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A04DBE">
        <w:rPr>
          <w:rFonts w:eastAsia="Arial"/>
          <w:b/>
          <w:kern w:val="3"/>
          <w:sz w:val="24"/>
          <w:szCs w:val="24"/>
          <w:lang w:eastAsia="zh-CN"/>
        </w:rPr>
        <w:t>Победы, д. 28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A04DBE" w:rsidRDefault="0010435B" w:rsidP="00A04DBE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B32FC" w:rsidRPr="006B32F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E01A1" w:rsidRPr="006E01A1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A04DBE" w:rsidRPr="00A04DBE">
        <w:rPr>
          <w:b/>
          <w:color w:val="000000"/>
          <w:kern w:val="3"/>
          <w:sz w:val="24"/>
          <w:szCs w:val="24"/>
          <w:lang w:eastAsia="zh-CN" w:bidi="hi-IN"/>
        </w:rPr>
        <w:t>4 600 000,00</w:t>
      </w:r>
      <w:r w:rsidR="00A04DB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04DBE">
        <w:rPr>
          <w:color w:val="000000"/>
          <w:kern w:val="3"/>
          <w:sz w:val="24"/>
          <w:szCs w:val="24"/>
          <w:lang w:eastAsia="zh-CN" w:bidi="hi-IN"/>
        </w:rPr>
        <w:t>р</w:t>
      </w:r>
      <w:r w:rsidR="00A04DBE" w:rsidRPr="00A04DBE">
        <w:rPr>
          <w:color w:val="000000"/>
          <w:kern w:val="3"/>
          <w:sz w:val="24"/>
          <w:szCs w:val="24"/>
          <w:lang w:eastAsia="zh-CN" w:bidi="hi-IN"/>
        </w:rPr>
        <w:t>емонт крыши</w:t>
      </w:r>
      <w:r w:rsidR="00A04DBE" w:rsidRPr="00A04DBE">
        <w:t xml:space="preserve"> </w:t>
      </w:r>
      <w:r w:rsidR="00A04DBE" w:rsidRPr="00A04DB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A04DBE" w:rsidRPr="00A04DBE">
        <w:rPr>
          <w:b/>
          <w:color w:val="000000"/>
          <w:kern w:val="3"/>
          <w:sz w:val="24"/>
          <w:szCs w:val="24"/>
          <w:lang w:eastAsia="zh-CN" w:bidi="hi-IN"/>
        </w:rPr>
        <w:t>3 610 000,00</w:t>
      </w:r>
      <w:r w:rsidR="00A04DBE" w:rsidRPr="00A04DB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A04DB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6E01A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A04DBE" w:rsidRPr="00A04DB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396 457,51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04DBE" w:rsidRPr="00A04DB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123 150,00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32FC"/>
    <w:rsid w:val="006B7E99"/>
    <w:rsid w:val="006C184E"/>
    <w:rsid w:val="006D28FC"/>
    <w:rsid w:val="006E01A1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4DBE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994F5-A72C-43FA-B748-3C1BFBBE8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8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10</cp:revision>
  <cp:lastPrinted>2023-02-01T06:27:00Z</cp:lastPrinted>
  <dcterms:created xsi:type="dcterms:W3CDTF">2024-06-18T11:39:00Z</dcterms:created>
  <dcterms:modified xsi:type="dcterms:W3CDTF">2024-07-01T07:05:00Z</dcterms:modified>
</cp:coreProperties>
</file>